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2026-06-03_SD (2)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Wandverkleidung Sichtbetonplatten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Wandverkleidungen Sichtbeton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